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61" w:rsidRDefault="00CD5961" w:rsidP="00434158">
      <w:pPr>
        <w:tabs>
          <w:tab w:val="left" w:pos="6521"/>
        </w:tabs>
        <w:spacing w:after="0"/>
        <w:ind w:left="5670"/>
      </w:pPr>
      <w:r w:rsidRPr="000C0D75">
        <w:t xml:space="preserve">Приложение № </w:t>
      </w:r>
      <w:r>
        <w:t>6</w:t>
      </w:r>
    </w:p>
    <w:p w:rsidR="00CD5961" w:rsidRDefault="00CD5961" w:rsidP="00434158">
      <w:pPr>
        <w:tabs>
          <w:tab w:val="left" w:pos="6521"/>
        </w:tabs>
        <w:spacing w:after="0"/>
        <w:ind w:left="5670"/>
      </w:pPr>
      <w:r>
        <w:t>к Договору от «___»___________ г.</w:t>
      </w:r>
    </w:p>
    <w:p w:rsidR="00CD5961" w:rsidRPr="000C0D75" w:rsidRDefault="00CD5961" w:rsidP="00434158">
      <w:pPr>
        <w:tabs>
          <w:tab w:val="left" w:pos="6521"/>
        </w:tabs>
        <w:spacing w:after="0"/>
        <w:ind w:left="5670"/>
      </w:pPr>
      <w:r>
        <w:t>№ ___________________________</w:t>
      </w:r>
      <w:r w:rsidRPr="000C0D75">
        <w:t xml:space="preserve"> </w:t>
      </w:r>
    </w:p>
    <w:p w:rsidR="00CD5961" w:rsidRDefault="00CD5961" w:rsidP="00434158">
      <w:pPr>
        <w:tabs>
          <w:tab w:val="left" w:pos="6521"/>
        </w:tabs>
        <w:spacing w:after="0"/>
        <w:ind w:left="5670"/>
      </w:pPr>
    </w:p>
    <w:p w:rsidR="00CD5961" w:rsidRPr="000941D1" w:rsidRDefault="00CD5961" w:rsidP="00434158">
      <w:pPr>
        <w:tabs>
          <w:tab w:val="left" w:pos="6521"/>
        </w:tabs>
        <w:spacing w:after="0"/>
        <w:ind w:left="5670"/>
      </w:pPr>
      <w:r w:rsidRPr="000C0D75">
        <w:t>Форма</w:t>
      </w:r>
      <w:r>
        <w:t xml:space="preserve"> </w:t>
      </w:r>
    </w:p>
    <w:p w:rsidR="00CD5961" w:rsidRDefault="00CD5961" w:rsidP="00434158">
      <w:pPr>
        <w:spacing w:after="0"/>
        <w:jc w:val="right"/>
      </w:pPr>
    </w:p>
    <w:p w:rsidR="00CD5961" w:rsidRPr="0035020C" w:rsidRDefault="00CD5961" w:rsidP="00434158">
      <w:pPr>
        <w:spacing w:after="0"/>
        <w:jc w:val="right"/>
        <w:rPr>
          <w:sz w:val="20"/>
          <w:szCs w:val="20"/>
        </w:rPr>
      </w:pPr>
    </w:p>
    <w:p w:rsidR="00CD5961" w:rsidRDefault="00CD5961" w:rsidP="00434158">
      <w:pPr>
        <w:spacing w:after="0"/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D5961" w:rsidRPr="008B481F" w:rsidRDefault="00CD5961" w:rsidP="00434158">
      <w:pPr>
        <w:spacing w:after="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D5961" w:rsidRPr="00076B0D" w:rsidRDefault="00CD5961" w:rsidP="00434158">
      <w:pPr>
        <w:spacing w:after="0"/>
      </w:pPr>
      <w:r w:rsidRPr="00076B0D">
        <w:t xml:space="preserve">_____________________________________________________________________________, </w:t>
      </w:r>
    </w:p>
    <w:p w:rsidR="00CD5961" w:rsidRDefault="00CD5961" w:rsidP="00434158">
      <w:pPr>
        <w:spacing w:after="0"/>
      </w:pPr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D5961" w:rsidRDefault="00CD5961" w:rsidP="00434158">
      <w:pPr>
        <w:spacing w:after="0"/>
      </w:pPr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D5961" w:rsidRPr="008B481F" w:rsidRDefault="00CD5961" w:rsidP="00434158">
      <w:pPr>
        <w:spacing w:after="0"/>
      </w:pPr>
      <w:r w:rsidRPr="008B481F">
        <w:t>дает в пользу акционерного общества НИЖЕГОРОДСКАЯ ИНЖИНИРИНГОВАЯ</w:t>
      </w:r>
      <w:r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>. Свободы, д.3, ИНН</w:t>
      </w:r>
      <w:r>
        <w:t> </w:t>
      </w:r>
      <w:r w:rsidRPr="008B481F">
        <w:t>5260214123</w:t>
      </w:r>
      <w:r>
        <w:t>, КПП 526001001,</w:t>
      </w:r>
      <w:r w:rsidRPr="008B481F">
        <w:t xml:space="preserve"> ОГРН</w:t>
      </w:r>
      <w:r>
        <w:t> </w:t>
      </w:r>
      <w:r w:rsidRPr="008B481F">
        <w:t xml:space="preserve">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D5961" w:rsidRPr="006D577A" w:rsidRDefault="00CD5961" w:rsidP="00434158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D5961" w:rsidRPr="008B481F" w:rsidRDefault="00CD5961" w:rsidP="00434158">
      <w:pPr>
        <w:spacing w:after="0"/>
        <w:ind w:firstLine="720"/>
      </w:pPr>
      <w:r w:rsidRPr="008B481F">
        <w:rPr>
          <w:rFonts w:cs="Arial"/>
        </w:rPr>
        <w:t xml:space="preserve">2. </w:t>
      </w:r>
      <w:r w:rsidRPr="008B481F">
        <w:t xml:space="preserve">Требование Бенефициара об уплате Гарантом денежной суммы по настоящей гарантии должно быть представлено </w:t>
      </w:r>
      <w:r>
        <w:t xml:space="preserve">с использованием системы </w:t>
      </w:r>
      <w:r>
        <w:rPr>
          <w:lang w:val="en-US"/>
        </w:rPr>
        <w:t>SWIFT</w:t>
      </w:r>
      <w:r>
        <w:t xml:space="preserve"> либо </w:t>
      </w:r>
      <w:r w:rsidRPr="008B481F">
        <w:t>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D5961" w:rsidRPr="008B481F" w:rsidRDefault="00CD5961" w:rsidP="00434158">
      <w:pPr>
        <w:spacing w:after="0"/>
        <w:ind w:firstLine="720"/>
      </w:pPr>
      <w:r w:rsidRPr="00BE18A8">
        <w:t>В требовании Бенефициар должен указать обстоятельства, наступление которых влечет выплату по банковской гарантии</w:t>
      </w:r>
      <w:r w:rsidRPr="008B481F">
        <w:t>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D5961" w:rsidRPr="006D577A" w:rsidRDefault="00CD5961" w:rsidP="00434158">
      <w:pPr>
        <w:spacing w:after="0"/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D5961" w:rsidRDefault="00CD5961" w:rsidP="00434158">
      <w:pPr>
        <w:spacing w:after="0"/>
        <w:ind w:firstLine="720"/>
      </w:pPr>
      <w:r w:rsidRPr="008B481F">
        <w:t xml:space="preserve">4. </w:t>
      </w:r>
      <w:r w:rsidRPr="00BE18A8">
        <w:t>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</w:t>
      </w:r>
      <w:r w:rsidRPr="008B481F">
        <w:t>.</w:t>
      </w:r>
    </w:p>
    <w:p w:rsidR="00CD5961" w:rsidRPr="008B481F" w:rsidRDefault="00CD5961" w:rsidP="00434158">
      <w:pPr>
        <w:spacing w:after="0"/>
        <w:ind w:firstLine="720"/>
      </w:pPr>
      <w:r w:rsidRPr="008B481F">
        <w:t>5. Обязательство Гаранта перед Бенефициаром по гарантии прекращается:</w:t>
      </w:r>
    </w:p>
    <w:p w:rsidR="00CD5961" w:rsidRPr="008B481F" w:rsidRDefault="00CD5961" w:rsidP="00434158">
      <w:pPr>
        <w:spacing w:after="0"/>
        <w:ind w:firstLine="720"/>
      </w:pPr>
      <w:r w:rsidRPr="008B481F">
        <w:t>5.1. уплатой Бенефициару суммы, на которую выдана гарантия;</w:t>
      </w:r>
    </w:p>
    <w:p w:rsidR="00CD5961" w:rsidRPr="008B481F" w:rsidRDefault="00CD5961" w:rsidP="00434158">
      <w:pPr>
        <w:spacing w:after="0"/>
        <w:ind w:firstLine="720"/>
      </w:pPr>
      <w:r w:rsidRPr="008B481F">
        <w:t>5.2. окончанием определенного в гарантии срока, на который она выдана;</w:t>
      </w:r>
    </w:p>
    <w:p w:rsidR="00CD5961" w:rsidRPr="008B481F" w:rsidRDefault="00CD5961" w:rsidP="00434158">
      <w:pPr>
        <w:spacing w:after="0"/>
        <w:ind w:firstLine="720"/>
      </w:pPr>
      <w:r w:rsidRPr="008B481F">
        <w:t>5.3. вследствие отказа Бенефициара от своих прав по гарантии;</w:t>
      </w:r>
    </w:p>
    <w:p w:rsidR="00CD5961" w:rsidRPr="00BE18A8" w:rsidRDefault="00CD5961" w:rsidP="00434158">
      <w:pPr>
        <w:spacing w:after="0"/>
        <w:ind w:firstLine="708"/>
      </w:pPr>
      <w:r w:rsidRPr="008B481F">
        <w:t xml:space="preserve">5.4. </w:t>
      </w:r>
      <w:r>
        <w:t>п</w:t>
      </w:r>
      <w:r w:rsidRPr="00BE18A8">
        <w:t>о соглашению Гаранта с Бенефициаром о прекращении этого обязательства.</w:t>
      </w:r>
    </w:p>
    <w:p w:rsidR="00CD5961" w:rsidRPr="008B481F" w:rsidRDefault="00CD5961" w:rsidP="00434158">
      <w:pPr>
        <w:spacing w:after="0"/>
        <w:ind w:firstLine="720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</w:t>
      </w:r>
      <w:r w:rsidRPr="008B481F">
        <w:t>.</w:t>
      </w:r>
    </w:p>
    <w:p w:rsidR="00CD5961" w:rsidRDefault="00CD5961" w:rsidP="00434158">
      <w:pPr>
        <w:spacing w:after="0"/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D5961" w:rsidRPr="00BE18A8" w:rsidRDefault="00CD5961" w:rsidP="00434158">
      <w:pPr>
        <w:widowControl w:val="0"/>
        <w:spacing w:after="0"/>
        <w:ind w:firstLine="708"/>
      </w:pPr>
      <w:r w:rsidRPr="00016673"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</w:p>
    <w:p w:rsidR="00CD5961" w:rsidRPr="00BE18A8" w:rsidRDefault="00CD5961" w:rsidP="00434158">
      <w:pPr>
        <w:widowControl w:val="0"/>
        <w:spacing w:after="0"/>
        <w:ind w:firstLine="708"/>
      </w:pPr>
      <w:r w:rsidRPr="00BE18A8"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>
        <w:t>,</w:t>
      </w:r>
      <w:r w:rsidRPr="00BE18A8">
        <w:t xml:space="preserve"> отправкой по почтовому адресу Гаранта</w:t>
      </w:r>
      <w:r w:rsidRPr="00CE6E6C">
        <w:t>:</w:t>
      </w:r>
      <w:r>
        <w:t xml:space="preserve"> </w:t>
      </w:r>
      <w:r w:rsidRPr="00CE6E6C">
        <w:t>____________________________________</w:t>
      </w:r>
      <w:r>
        <w:t>либо</w:t>
      </w:r>
      <w:r w:rsidRPr="00CE6E6C">
        <w:t xml:space="preserve"> с использованием системы SWIFT.</w:t>
      </w:r>
    </w:p>
    <w:p w:rsidR="00CD5961" w:rsidRPr="00BE18A8" w:rsidRDefault="00CD5961" w:rsidP="00434158">
      <w:pPr>
        <w:widowControl w:val="0"/>
        <w:autoSpaceDE w:val="0"/>
        <w:autoSpaceDN w:val="0"/>
        <w:adjustRightInd w:val="0"/>
        <w:spacing w:after="0"/>
        <w:ind w:firstLine="540"/>
      </w:pPr>
      <w:r w:rsidRPr="00BE18A8">
        <w:t>9. Гарант обязуется заранее уведомлять Бенефициара об изменении своего места нахождения и почтового адреса.</w:t>
      </w:r>
    </w:p>
    <w:p w:rsidR="00CD5961" w:rsidRPr="008B481F" w:rsidRDefault="00CD5961" w:rsidP="00434158">
      <w:pPr>
        <w:spacing w:after="0"/>
        <w:ind w:firstLine="540"/>
      </w:pPr>
      <w:r w:rsidRPr="00BE18A8">
        <w:t xml:space="preserve">10. </w:t>
      </w:r>
      <w:r w:rsidRPr="00BE18A8">
        <w:rPr>
          <w:snapToGrid w:val="0"/>
        </w:rPr>
        <w:t xml:space="preserve">Споры по настоящей гарантии подлежат рассмотрению </w:t>
      </w:r>
      <w:r w:rsidRPr="00BE18A8">
        <w:t>в Арбитражном суде</w:t>
      </w:r>
      <w:r w:rsidRPr="00CE6E6C">
        <w:t xml:space="preserve"> </w:t>
      </w:r>
      <w:r>
        <w:t>Нижегородской области.</w:t>
      </w:r>
    </w:p>
    <w:p w:rsidR="00CD5961" w:rsidRPr="008B481F" w:rsidRDefault="00CD5961" w:rsidP="00434158">
      <w:pPr>
        <w:spacing w:after="0"/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D5961" w:rsidRPr="008B481F" w:rsidRDefault="00CD5961" w:rsidP="00434158">
      <w:pPr>
        <w:spacing w:after="0"/>
        <w:rPr>
          <w:sz w:val="16"/>
          <w:szCs w:val="16"/>
        </w:rPr>
      </w:pPr>
    </w:p>
    <w:p w:rsidR="00CD5961" w:rsidRDefault="00CD5961" w:rsidP="00434158">
      <w:pPr>
        <w:tabs>
          <w:tab w:val="left" w:pos="676"/>
          <w:tab w:val="left" w:pos="1440"/>
        </w:tabs>
        <w:suppressAutoHyphens/>
        <w:spacing w:after="0"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D5961" w:rsidRDefault="00CD5961" w:rsidP="00434158">
      <w:pPr>
        <w:tabs>
          <w:tab w:val="left" w:pos="676"/>
          <w:tab w:val="left" w:pos="1440"/>
        </w:tabs>
        <w:suppressAutoHyphens/>
        <w:spacing w:after="0"/>
        <w:rPr>
          <w:spacing w:val="-3"/>
        </w:rPr>
      </w:pPr>
    </w:p>
    <w:p w:rsidR="00CD5961" w:rsidRPr="00BE18A8" w:rsidRDefault="00CD5961" w:rsidP="00434158">
      <w:pPr>
        <w:widowControl w:val="0"/>
        <w:spacing w:after="0"/>
        <w:rPr>
          <w:i/>
          <w:snapToGrid w:val="0"/>
        </w:rPr>
      </w:pPr>
      <w:r w:rsidRPr="00BE18A8">
        <w:rPr>
          <w:i/>
          <w:snapToGrid w:val="0"/>
        </w:rPr>
        <w:t>Подписи уполномоченных лиц</w:t>
      </w:r>
    </w:p>
    <w:p w:rsidR="00CD5961" w:rsidRPr="00BE18A8" w:rsidRDefault="00CD5961" w:rsidP="00434158">
      <w:pPr>
        <w:widowControl w:val="0"/>
        <w:spacing w:after="0"/>
      </w:pPr>
      <w:r w:rsidRPr="00BE18A8">
        <w:t>(печать банка)</w:t>
      </w:r>
    </w:p>
    <w:p w:rsidR="00CD5961" w:rsidRDefault="00CD5961" w:rsidP="00434158">
      <w:pPr>
        <w:widowControl w:val="0"/>
        <w:autoSpaceDE w:val="0"/>
        <w:autoSpaceDN w:val="0"/>
        <w:adjustRightInd w:val="0"/>
        <w:spacing w:after="0"/>
      </w:pPr>
      <w:r w:rsidRPr="00BE18A8">
        <w:rPr>
          <w:iCs/>
          <w:spacing w:val="-2"/>
        </w:rPr>
        <w:t xml:space="preserve">Место печати </w:t>
      </w:r>
      <w:r w:rsidRPr="00BE18A8">
        <w:t xml:space="preserve"> _________________________________</w:t>
      </w:r>
    </w:p>
    <w:p w:rsidR="00CD5961" w:rsidRDefault="00CD5961" w:rsidP="00434158">
      <w:pPr>
        <w:widowControl w:val="0"/>
        <w:autoSpaceDE w:val="0"/>
        <w:autoSpaceDN w:val="0"/>
        <w:adjustRightInd w:val="0"/>
        <w:spacing w:after="0"/>
      </w:pPr>
    </w:p>
    <w:p w:rsidR="00CD5961" w:rsidRPr="00BE18A8" w:rsidRDefault="00CD5961" w:rsidP="00434158">
      <w:pPr>
        <w:widowControl w:val="0"/>
        <w:autoSpaceDE w:val="0"/>
        <w:autoSpaceDN w:val="0"/>
        <w:adjustRightInd w:val="0"/>
        <w:spacing w:after="0"/>
      </w:pPr>
      <w:r w:rsidRPr="00BE18A8">
        <w:t>Форму утверждаем</w:t>
      </w:r>
      <w:r>
        <w:t>:</w:t>
      </w:r>
    </w:p>
    <w:p w:rsidR="00CD5961" w:rsidRPr="008B481F" w:rsidRDefault="00CD5961" w:rsidP="00434158">
      <w:pPr>
        <w:tabs>
          <w:tab w:val="left" w:pos="676"/>
          <w:tab w:val="left" w:pos="1440"/>
        </w:tabs>
        <w:suppressAutoHyphens/>
        <w:spacing w:after="0"/>
        <w:rPr>
          <w:spacing w:val="-3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D5961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D5961" w:rsidRPr="007D54FF" w:rsidTr="00C241D9">
        <w:trPr>
          <w:trHeight w:val="1938"/>
          <w:jc w:val="center"/>
        </w:trPr>
        <w:tc>
          <w:tcPr>
            <w:tcW w:w="4965" w:type="dxa"/>
          </w:tcPr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5961" w:rsidRPr="007D54FF" w:rsidRDefault="00CD5961" w:rsidP="00434158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D5961" w:rsidRDefault="00CD5961" w:rsidP="00434158">
      <w:pPr>
        <w:spacing w:after="0"/>
      </w:pPr>
    </w:p>
    <w:sectPr w:rsidR="00CD596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961" w:rsidRDefault="00CD5961">
      <w:r>
        <w:separator/>
      </w:r>
    </w:p>
  </w:endnote>
  <w:endnote w:type="continuationSeparator" w:id="0">
    <w:p w:rsidR="00CD5961" w:rsidRDefault="00CD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961" w:rsidRDefault="00CD5961">
      <w:r>
        <w:separator/>
      </w:r>
    </w:p>
  </w:footnote>
  <w:footnote w:type="continuationSeparator" w:id="0">
    <w:p w:rsidR="00CD5961" w:rsidRDefault="00CD5961">
      <w:r>
        <w:continuationSeparator/>
      </w:r>
    </w:p>
  </w:footnote>
  <w:footnote w:id="1">
    <w:p w:rsidR="00CD5961" w:rsidRDefault="00CD596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2F72"/>
    <w:rsid w:val="00243ED0"/>
    <w:rsid w:val="00287A52"/>
    <w:rsid w:val="002B299B"/>
    <w:rsid w:val="002D51F5"/>
    <w:rsid w:val="002F14F3"/>
    <w:rsid w:val="00304C91"/>
    <w:rsid w:val="003232D6"/>
    <w:rsid w:val="0035020C"/>
    <w:rsid w:val="00355B81"/>
    <w:rsid w:val="003C23E0"/>
    <w:rsid w:val="00434158"/>
    <w:rsid w:val="004411D7"/>
    <w:rsid w:val="00497535"/>
    <w:rsid w:val="004B4221"/>
    <w:rsid w:val="004C571B"/>
    <w:rsid w:val="00572944"/>
    <w:rsid w:val="00573985"/>
    <w:rsid w:val="00582C8A"/>
    <w:rsid w:val="0059515A"/>
    <w:rsid w:val="00597A6A"/>
    <w:rsid w:val="005A0E13"/>
    <w:rsid w:val="005B36A9"/>
    <w:rsid w:val="005B7A0B"/>
    <w:rsid w:val="005C578A"/>
    <w:rsid w:val="005D0AFF"/>
    <w:rsid w:val="00637887"/>
    <w:rsid w:val="006561AF"/>
    <w:rsid w:val="00663836"/>
    <w:rsid w:val="006D577A"/>
    <w:rsid w:val="007038E0"/>
    <w:rsid w:val="00710AFB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858EC"/>
    <w:rsid w:val="008B481F"/>
    <w:rsid w:val="0094726F"/>
    <w:rsid w:val="00976CE7"/>
    <w:rsid w:val="00980668"/>
    <w:rsid w:val="009829CA"/>
    <w:rsid w:val="009C0AC9"/>
    <w:rsid w:val="009C3118"/>
    <w:rsid w:val="00A6417E"/>
    <w:rsid w:val="00A73C84"/>
    <w:rsid w:val="00AE3507"/>
    <w:rsid w:val="00AF4973"/>
    <w:rsid w:val="00B056E6"/>
    <w:rsid w:val="00BA3E58"/>
    <w:rsid w:val="00BD5EB8"/>
    <w:rsid w:val="00BE18A8"/>
    <w:rsid w:val="00C241D9"/>
    <w:rsid w:val="00C97F3E"/>
    <w:rsid w:val="00CB1210"/>
    <w:rsid w:val="00CD5961"/>
    <w:rsid w:val="00CD7F8E"/>
    <w:rsid w:val="00CE6E6C"/>
    <w:rsid w:val="00D15D5E"/>
    <w:rsid w:val="00D46D84"/>
    <w:rsid w:val="00D55255"/>
    <w:rsid w:val="00D72657"/>
    <w:rsid w:val="00DF29AA"/>
    <w:rsid w:val="00E16048"/>
    <w:rsid w:val="00E20B08"/>
    <w:rsid w:val="00E445AC"/>
    <w:rsid w:val="00F20D67"/>
    <w:rsid w:val="00F24308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287A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600</Words>
  <Characters>3424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6611</cp:lastModifiedBy>
  <cp:revision>12</cp:revision>
  <cp:lastPrinted>2013-02-07T07:22:00Z</cp:lastPrinted>
  <dcterms:created xsi:type="dcterms:W3CDTF">2013-03-29T13:26:00Z</dcterms:created>
  <dcterms:modified xsi:type="dcterms:W3CDTF">2015-07-10T11:25:00Z</dcterms:modified>
</cp:coreProperties>
</file>